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北京市大兴区黄村镇市民活动中心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——群众性文化活动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项目申报单位（科室）：黄村镇市民活动中心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主管部门（区直或镇）：黄村镇人民政府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群众性文化活动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市民活动中心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刘冠林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18600005854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文化体育与传媒支出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其他政府购买服务类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2010108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项目申报理由：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 积极践行社会主义核心价值观，培养“文化自信”，通过开展各类群众性文化活动，丰富全镇人民群众的精神文化生活，增强全镇人民的文化自信，营造健康向上的文化氛围。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主要内容：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 各村、社区组织开展各类群众性文化活动。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绩效目标：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   通过开展各类群众性文化活动，丰富全镇人民群众的精神文化生活，增强全镇人民的文化自信，营造健康向上的文化氛围。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  <w:sectPr>
          <w:pgSz w:w="11906" w:h="16838"/>
          <w:pgMar w:top="1440" w:right="1800" w:bottom="1095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市民活动中心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 xml:space="preserve">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开展群众性文化活动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镇财政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30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sectPr>
      <w:pgSz w:w="16838" w:h="11906" w:orient="landscape"/>
      <w:pgMar w:top="763" w:right="1440" w:bottom="218" w:left="1095" w:header="851" w:footer="992" w:gutter="0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34B53ED7"/>
    <w:rsid w:val="00125AA7"/>
    <w:rsid w:val="009B752B"/>
    <w:rsid w:val="029403CC"/>
    <w:rsid w:val="02B81885"/>
    <w:rsid w:val="041B36CB"/>
    <w:rsid w:val="060E737E"/>
    <w:rsid w:val="067E2EB5"/>
    <w:rsid w:val="07630868"/>
    <w:rsid w:val="08882010"/>
    <w:rsid w:val="096353FB"/>
    <w:rsid w:val="0A5D4D63"/>
    <w:rsid w:val="0AF7560D"/>
    <w:rsid w:val="0B8F44C9"/>
    <w:rsid w:val="0CFC11DA"/>
    <w:rsid w:val="0D0962F1"/>
    <w:rsid w:val="0D521BE9"/>
    <w:rsid w:val="0D7B2DAD"/>
    <w:rsid w:val="0E546322"/>
    <w:rsid w:val="0FA14AD0"/>
    <w:rsid w:val="0FFB40C6"/>
    <w:rsid w:val="11655896"/>
    <w:rsid w:val="123D5579"/>
    <w:rsid w:val="13F73D10"/>
    <w:rsid w:val="147A4E10"/>
    <w:rsid w:val="17452D25"/>
    <w:rsid w:val="183304C3"/>
    <w:rsid w:val="18FC210A"/>
    <w:rsid w:val="196B6666"/>
    <w:rsid w:val="1A872650"/>
    <w:rsid w:val="1B4C3F58"/>
    <w:rsid w:val="1B7C6CA6"/>
    <w:rsid w:val="1DF715B8"/>
    <w:rsid w:val="1E841110"/>
    <w:rsid w:val="1E9C7B48"/>
    <w:rsid w:val="23135718"/>
    <w:rsid w:val="23E847F6"/>
    <w:rsid w:val="25742BD0"/>
    <w:rsid w:val="25B11864"/>
    <w:rsid w:val="298869B1"/>
    <w:rsid w:val="29B661FB"/>
    <w:rsid w:val="2A3967D5"/>
    <w:rsid w:val="2B5946AE"/>
    <w:rsid w:val="2B6504C0"/>
    <w:rsid w:val="2BE27A8A"/>
    <w:rsid w:val="2E7C6593"/>
    <w:rsid w:val="2F471EE1"/>
    <w:rsid w:val="2FB1304E"/>
    <w:rsid w:val="308113CB"/>
    <w:rsid w:val="314A536E"/>
    <w:rsid w:val="3297178C"/>
    <w:rsid w:val="32C259B5"/>
    <w:rsid w:val="3332198B"/>
    <w:rsid w:val="339375FC"/>
    <w:rsid w:val="34B53ED7"/>
    <w:rsid w:val="384210A1"/>
    <w:rsid w:val="39010E11"/>
    <w:rsid w:val="39FA26AE"/>
    <w:rsid w:val="39FC5BB1"/>
    <w:rsid w:val="3A107FD3"/>
    <w:rsid w:val="3ABC01EE"/>
    <w:rsid w:val="3B653AFE"/>
    <w:rsid w:val="3EA62CD7"/>
    <w:rsid w:val="3F150D8C"/>
    <w:rsid w:val="40882E6C"/>
    <w:rsid w:val="41B66442"/>
    <w:rsid w:val="422C131F"/>
    <w:rsid w:val="42B67490"/>
    <w:rsid w:val="42BB4372"/>
    <w:rsid w:val="44BD0353"/>
    <w:rsid w:val="464B42E2"/>
    <w:rsid w:val="47480D01"/>
    <w:rsid w:val="479123FB"/>
    <w:rsid w:val="49881230"/>
    <w:rsid w:val="4CC9608F"/>
    <w:rsid w:val="4D3F0047"/>
    <w:rsid w:val="4D5F637E"/>
    <w:rsid w:val="4F815F87"/>
    <w:rsid w:val="51CE23C5"/>
    <w:rsid w:val="526B5AC6"/>
    <w:rsid w:val="53E07E18"/>
    <w:rsid w:val="53FD045B"/>
    <w:rsid w:val="5536145D"/>
    <w:rsid w:val="56052DAF"/>
    <w:rsid w:val="566E6F5B"/>
    <w:rsid w:val="58A8026E"/>
    <w:rsid w:val="59467262"/>
    <w:rsid w:val="5C4A34F9"/>
    <w:rsid w:val="5DA96938"/>
    <w:rsid w:val="61725956"/>
    <w:rsid w:val="61C144EF"/>
    <w:rsid w:val="61C75ACE"/>
    <w:rsid w:val="61DF55C4"/>
    <w:rsid w:val="639962F3"/>
    <w:rsid w:val="63AB60FE"/>
    <w:rsid w:val="651C2939"/>
    <w:rsid w:val="67075286"/>
    <w:rsid w:val="671F01BE"/>
    <w:rsid w:val="685E30C9"/>
    <w:rsid w:val="6A5643B1"/>
    <w:rsid w:val="6AFC0F74"/>
    <w:rsid w:val="6B651B71"/>
    <w:rsid w:val="6BD97AFD"/>
    <w:rsid w:val="6C301C11"/>
    <w:rsid w:val="6D535020"/>
    <w:rsid w:val="6F333FFC"/>
    <w:rsid w:val="704F6D52"/>
    <w:rsid w:val="71057C05"/>
    <w:rsid w:val="71062FFD"/>
    <w:rsid w:val="73812327"/>
    <w:rsid w:val="7393362B"/>
    <w:rsid w:val="75A2558A"/>
    <w:rsid w:val="76466098"/>
    <w:rsid w:val="77771C8D"/>
    <w:rsid w:val="778A0CAD"/>
    <w:rsid w:val="7A8C6919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2018-11-26T06:05:00Z</cp:lastPrinted>
  <dcterms:modified xsi:type="dcterms:W3CDTF">2024-08-30T03:40:54Z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